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Derby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Derby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Derby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Derby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Derby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Derby South are estimated to have a score of 1-2 on the PGSI (low-risk gambling), whilst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67.2% </w:t>
      </w:r>
      <w:r w:rsidRPr="004747BF">
        <w:rPr>
          <w:rFonts w:ascii="Libre Franklin Light" w:eastAsia="Times New Roman" w:hAnsi="Libre Franklin Light" w:cs="Calibri Light"/>
        </w:rPr>
        <w:t xml:space="preserve">of those respondents classified as PGSI 8+ in Derby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Derby South is estimated to be </w:t>
      </w:r>
      <w:r w:rsidRPr="00773DF7">
        <w:rPr>
          <w:rFonts w:ascii="Libre Franklin Light" w:eastAsia="Times New Roman" w:hAnsi="Libre Franklin Light" w:cs="Calibri Light"/>
          <w:b/>
          <w:bCs/>
          <w:color w:val="C45911" w:themeColor="accent2" w:themeShade="BF"/>
        </w:rPr>
        <w:t xml:space="preserve">£3,931,856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Derby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Derby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erby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Derby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erby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Derby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erby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Derby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Derby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Derby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Derby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Derby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£3,931,856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Derby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£64,044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£1,324,455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£94,879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£26,685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£48,922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£2,372,871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£3,931,856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Derby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Derby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Derby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Derby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Derby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Derby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EAFBB1B-6F39-47CC-927E-695EC7A40D4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